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6A13B" w14:textId="59887712" w:rsidR="0072650A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F5410D4" w14:textId="77777777" w:rsidR="0072650A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71657ED" w14:textId="77777777" w:rsidR="0072650A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3800CE" w14:textId="77777777" w:rsidR="0072650A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3B347" w14:textId="03618963" w:rsidR="0072650A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Apr.1400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71819FD4" w14:textId="68A19414" w:rsidR="0072650A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DD7D95" w14:textId="77777777" w:rsidR="0072650A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77075" w14:textId="77777777" w:rsidR="0072650A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11FC3D" w14:textId="77777777" w:rsidR="0072650A" w:rsidRPr="00E63FC3" w:rsidRDefault="0072650A" w:rsidP="007265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2EEEECD9" w14:textId="510691CA" w:rsidR="00BA00AB" w:rsidRPr="0072650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265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23033" w14:textId="77777777" w:rsidR="0072650A" w:rsidRDefault="0072650A" w:rsidP="009139A6">
      <w:r>
        <w:separator/>
      </w:r>
    </w:p>
  </w:endnote>
  <w:endnote w:type="continuationSeparator" w:id="0">
    <w:p w14:paraId="2AC6CDBB" w14:textId="77777777" w:rsidR="0072650A" w:rsidRDefault="007265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5A7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C61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EEC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11055" w14:textId="77777777" w:rsidR="0072650A" w:rsidRDefault="0072650A" w:rsidP="009139A6">
      <w:r>
        <w:separator/>
      </w:r>
    </w:p>
  </w:footnote>
  <w:footnote w:type="continuationSeparator" w:id="0">
    <w:p w14:paraId="4EC26502" w14:textId="77777777" w:rsidR="0072650A" w:rsidRDefault="007265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CA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84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1F5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50A"/>
    <w:rsid w:val="000666E0"/>
    <w:rsid w:val="002510B7"/>
    <w:rsid w:val="005C130B"/>
    <w:rsid w:val="0072650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E2881"/>
  <w15:chartTrackingRefBased/>
  <w15:docId w15:val="{540ED37C-6332-4591-9E6C-492B84B55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2022-03-04T14:06:00Z</dcterms:created>
  <dcterms:modified xsi:type="dcterms:W3CDTF">2022-03-04T14:09:00Z</dcterms:modified>
</cp:coreProperties>
</file>